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2D7BCA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D7BCA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การขอต่ออายุใบอนุญาตประกอบกิจการรับทำการกำจัดมูลฝอยทั่วไป</w:t>
      </w:r>
    </w:p>
    <w:p w14:paraId="16FCEC75" w14:textId="1DC63FD3" w:rsidR="00D239AD" w:rsidRPr="002D7BCA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2D7BCA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2D7BC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2D7BCA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2D7BC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2D7BCA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2D7BCA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E6B2B8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2D7BCA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2D7BCA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2D7BCA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การขอต่ออายุใบอนุญาตประกอบกิจการรับทำการกำจัดมูลฝอยทั่วไป</w:t>
      </w:r>
    </w:p>
    <w:p w14:paraId="57553D54" w14:textId="1B3FE95E" w:rsidR="00132E1B" w:rsidRPr="002D7BCA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2D7BC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)</w:t>
      </w: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2D7BC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2D7BCA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D7BCA" w14:paraId="77FFD68C" w14:textId="77777777" w:rsidTr="008C1396">
        <w:tc>
          <w:tcPr>
            <w:tcW w:w="675" w:type="dxa"/>
          </w:tcPr>
          <w:p w14:paraId="23D761D9" w14:textId="12281EB4" w:rsidR="00394708" w:rsidRPr="002D7BC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6A10D9A" w:rsidR="00394708" w:rsidRPr="002D7BCA" w:rsidRDefault="00394708" w:rsidP="002D7B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  <w:tr w:rsidR="0087182F" w:rsidRPr="002D7BCA" w14:paraId="5CB206F0" w14:textId="77777777" w:rsidTr="008C1396">
        <w:tc>
          <w:tcPr>
            <w:tcW w:w="675" w:type="dxa"/>
          </w:tcPr>
          <w:p w14:paraId="0F28096F" w14:textId="77777777" w:rsidR="00394708" w:rsidRPr="002D7BC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B829C45" w14:textId="4DFBC480" w:rsidR="00394708" w:rsidRPr="002D7BCA" w:rsidRDefault="00394708" w:rsidP="00D65B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2D7BCA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2D7BCA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2D7BC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2D7BCA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2D7BC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2D7BC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2D7BC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2D7BC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2D7BC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2D7BC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2D7BC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2D7BC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1DA31A2C" w:rsidR="00760D0B" w:rsidRPr="002D7BCA" w:rsidRDefault="00D17D8F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การขอต่ออายุใบอนุญาตประกอบกิจการรับทำการกำจัดมูลฝอยทั่วไป อบต</w:t>
      </w:r>
      <w:r w:rsidR="00094F82" w:rsidRPr="002D7BCA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 ณัฐมณฑ์ สำเนาคู่มือประชาชน </w:t>
      </w:r>
      <w:r w:rsidR="00094F82" w:rsidRPr="002D7BCA">
        <w:rPr>
          <w:rFonts w:ascii="TH SarabunIT๙" w:hAnsi="TH SarabunIT๙" w:cs="TH SarabunIT๙"/>
          <w:noProof/>
          <w:sz w:val="32"/>
          <w:szCs w:val="32"/>
        </w:rPr>
        <w:t>22/07/2015 02:03</w:t>
      </w:r>
      <w:r w:rsidR="00094F82" w:rsidRPr="002D7BC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65558A2F" w:rsidR="00C77AEA" w:rsidRPr="002D7BCA" w:rsidRDefault="00D17D8F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D7BCA" w14:paraId="5F1398AA" w14:textId="77777777" w:rsidTr="009B7715">
        <w:tc>
          <w:tcPr>
            <w:tcW w:w="675" w:type="dxa"/>
          </w:tcPr>
          <w:p w14:paraId="08D93DD3" w14:textId="25F72274" w:rsidR="00094F82" w:rsidRPr="002D7BCA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4AD9AAE" w14:textId="77777777" w:rsidR="001B16AE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 อำเภอหนองกี่ </w:t>
            </w:r>
          </w:p>
          <w:p w14:paraId="121102A7" w14:textId="0313E55A" w:rsidR="00094F82" w:rsidRPr="002D7BCA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โทรสาร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D525389" w14:textId="77777777" w:rsidR="001B16AE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4A5B7E32" w:rsidR="00094F82" w:rsidRPr="002D7BCA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2D7BCA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1B16AE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231B31E3" w:rsidR="0018441F" w:rsidRPr="002D7BCA" w:rsidRDefault="00D17D8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489FBC4E" w:rsidR="008E2900" w:rsidRPr="00C11783" w:rsidRDefault="00D65BE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ผู้ใดประสงค์ขอต่ออายุใบอนุญาตประกอบกิจการรับทำการกำจัดมูลฝอยทั่วไป โดยทำเป็นธุรกิจหรือได้รับประโยชน์ตอบแทนด้วยการคิดค่าบริการ 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1B16AE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30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F6327"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F6327"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F6327" w:rsidRPr="002D7B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ด้านสุขลักษณะการกำจัดมูลฝอยทั่วไป และด้านคุณสมบัติของผู้ปฏิบัติงานถูกต้องตามหลักเกณฑ์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875226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875226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2D7BCA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2D7BCA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2D7BCA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2D7BC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2D7BC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2D7BC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2D7BC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2D7BC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2D7BCA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2D7BCA" w14:paraId="50E97DA5" w14:textId="77777777" w:rsidTr="00680A2D">
        <w:tc>
          <w:tcPr>
            <w:tcW w:w="675" w:type="dxa"/>
          </w:tcPr>
          <w:p w14:paraId="5E768AD0" w14:textId="2C6E62E0" w:rsidR="00313D38" w:rsidRPr="002D7BCA" w:rsidRDefault="00313D38" w:rsidP="00680A2D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2D7BC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2D7BCA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37187768" w:rsidR="00313D38" w:rsidRPr="002D7BCA" w:rsidRDefault="00313D38" w:rsidP="00C11783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ผู้ขอรับใบอนุญาตยื่นคำขอต่ออายุใบอนุญาตประกอบกิจการรับทำการกำจัดมูลฝอยทั่วไป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2D7BCA" w:rsidRDefault="00313D38" w:rsidP="00A25F1A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2D7BCA" w:rsidRDefault="00313D38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2D7BC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D7BCA" w14:paraId="409C6801" w14:textId="77777777" w:rsidTr="00680A2D">
        <w:tc>
          <w:tcPr>
            <w:tcW w:w="675" w:type="dxa"/>
          </w:tcPr>
          <w:p w14:paraId="34C11967" w14:textId="77777777" w:rsidR="00313D38" w:rsidRPr="002D7BCA" w:rsidRDefault="00313D38" w:rsidP="00680A2D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EF853B1" w14:textId="77777777" w:rsidR="00313D38" w:rsidRPr="002D7BC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7AF8DE2" w14:textId="77777777" w:rsidR="00313D38" w:rsidRPr="002D7BCA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20B562D" w14:textId="3C0C1899" w:rsidR="00313D38" w:rsidRPr="002D7BCA" w:rsidRDefault="00313D38" w:rsidP="00C11783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07F59B72" w14:textId="77777777" w:rsidR="00313D38" w:rsidRPr="002D7BCA" w:rsidRDefault="00313D38" w:rsidP="00A25F1A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74592680" w14:textId="77777777" w:rsidR="00313D38" w:rsidRPr="002D7BCA" w:rsidRDefault="00313D38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B26F547" w14:textId="77777777" w:rsidR="00313D38" w:rsidRPr="002D7BC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D7BCA" w14:paraId="5B83F992" w14:textId="77777777" w:rsidTr="00680A2D">
        <w:tc>
          <w:tcPr>
            <w:tcW w:w="675" w:type="dxa"/>
          </w:tcPr>
          <w:p w14:paraId="4B4EC594" w14:textId="77777777" w:rsidR="00313D38" w:rsidRPr="002D7BCA" w:rsidRDefault="00313D38" w:rsidP="00680A2D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7FEA917" w14:textId="77777777" w:rsidR="00313D38" w:rsidRPr="002D7BC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FA9A787" w14:textId="77777777" w:rsidR="00313D38" w:rsidRPr="002D7BCA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66B53B4F" w14:textId="6FF85949" w:rsidR="00313D38" w:rsidRPr="002D7BCA" w:rsidRDefault="00313D38" w:rsidP="00BC5DD3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51B1374A" w14:textId="77777777" w:rsidR="00313D38" w:rsidRPr="002D7BCA" w:rsidRDefault="00313D38" w:rsidP="00A25F1A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6A2F9D0" w14:textId="77777777" w:rsidR="00313D38" w:rsidRPr="002D7BCA" w:rsidRDefault="00313D38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5565192" w14:textId="77777777" w:rsidR="00313D38" w:rsidRPr="002D7BC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2D7BCA" w14:paraId="78378809" w14:textId="77777777" w:rsidTr="00680A2D">
        <w:tc>
          <w:tcPr>
            <w:tcW w:w="675" w:type="dxa"/>
          </w:tcPr>
          <w:p w14:paraId="710A4455" w14:textId="77777777" w:rsidR="00313D38" w:rsidRPr="002D7BCA" w:rsidRDefault="00313D38" w:rsidP="00680A2D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1EC591B" w14:textId="77777777" w:rsidR="00313D38" w:rsidRPr="002D7BC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53232DC2" w14:textId="77777777" w:rsidR="00313D38" w:rsidRPr="002D7BCA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7550205" w14:textId="75479B95" w:rsidR="00313D38" w:rsidRPr="002D7BCA" w:rsidRDefault="00313D38" w:rsidP="00034D5F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2.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กำจัดมูลฝอยทั่วไป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633B2DF7" w14:textId="77777777" w:rsidR="00313D38" w:rsidRPr="002D7BCA" w:rsidRDefault="00313D38" w:rsidP="00A25F1A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05F46C0" w14:textId="77777777" w:rsidR="00313D38" w:rsidRPr="002D7BCA" w:rsidRDefault="00313D38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22A34C8" w14:textId="77777777" w:rsidR="00313D38" w:rsidRPr="002D7BC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D7BCA" w14:paraId="489421FF" w14:textId="77777777" w:rsidTr="00BC5DD3">
        <w:tc>
          <w:tcPr>
            <w:tcW w:w="675" w:type="dxa"/>
          </w:tcPr>
          <w:p w14:paraId="056AC7FF" w14:textId="77777777" w:rsidR="00313D38" w:rsidRPr="002D7BCA" w:rsidRDefault="00313D38" w:rsidP="00BC5DD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C872586" w14:textId="77777777" w:rsidR="00313D38" w:rsidRPr="002D7BC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17B7861C" w14:textId="77777777" w:rsidR="00313D38" w:rsidRPr="002D7BCA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B3B82BC" w14:textId="4449125F" w:rsidR="00313D38" w:rsidRPr="002D7BCA" w:rsidRDefault="00313D38" w:rsidP="00C11783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และระยะเวลาที่ท้องถิ่นกำหนด </w:t>
            </w:r>
          </w:p>
        </w:tc>
        <w:tc>
          <w:tcPr>
            <w:tcW w:w="1368" w:type="dxa"/>
          </w:tcPr>
          <w:p w14:paraId="05132D8F" w14:textId="77777777" w:rsidR="00313D38" w:rsidRPr="002D7BCA" w:rsidRDefault="00313D38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BC77076" w14:textId="77777777" w:rsidR="00313D38" w:rsidRPr="002D7BCA" w:rsidRDefault="00313D38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D322A78" w14:textId="77777777" w:rsidR="00313D38" w:rsidRPr="002D7BC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2D7BCA" w:rsidRDefault="00C26ED0" w:rsidP="00C11783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2D7BCA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2D7BCA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42529304" w:rsidR="0085230C" w:rsidRPr="002D7BCA" w:rsidRDefault="00C11783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1E1FA452" w:rsidR="008D7B9E" w:rsidRPr="002D7BCA" w:rsidRDefault="00DC6A76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2D7BCA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2D7B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2D7BCA"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2D7BCA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4DEC562" w:rsidR="00AA7734" w:rsidRPr="002D7BCA" w:rsidRDefault="00C11783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2D7BCA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2D7BCA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2D7BC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2D7BC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2D7BCA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2D7BC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2D7BC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2D7BCA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2D7BC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D7BCA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2D7BCA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2D7BCA" w:rsidRDefault="00AC4ACB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2D7BCA" w:rsidRDefault="00AC4ACB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2D7BCA" w14:paraId="1981408B" w14:textId="77777777" w:rsidTr="004E651F">
        <w:trPr>
          <w:jc w:val="center"/>
        </w:trPr>
        <w:tc>
          <w:tcPr>
            <w:tcW w:w="675" w:type="dxa"/>
            <w:vAlign w:val="center"/>
          </w:tcPr>
          <w:p w14:paraId="75E91CC2" w14:textId="77777777" w:rsidR="00452B6B" w:rsidRPr="002D7BCA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B01389D" w14:textId="77777777" w:rsidR="00452B6B" w:rsidRPr="002D7BCA" w:rsidRDefault="00AC4ACB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48E59582" w14:textId="77777777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AA57817" w14:textId="77777777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8FCD85C" w14:textId="77777777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704F846" w14:textId="77777777" w:rsidR="00452B6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4B54768" w14:textId="77777777" w:rsidR="00452B6B" w:rsidRPr="002D7BCA" w:rsidRDefault="00AC4ACB" w:rsidP="00452B6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2D7BCA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2D7BCA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2D7BCA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2D7BC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2D7BC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2D7BCA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2D7BC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2D7BC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2D7BCA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2D7BC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D7BC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D7BCA" w14:paraId="7ED62404" w14:textId="77777777" w:rsidTr="009F098F">
        <w:tc>
          <w:tcPr>
            <w:tcW w:w="675" w:type="dxa"/>
          </w:tcPr>
          <w:p w14:paraId="7845BF89" w14:textId="58EDE4CC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 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D7BCA" w14:paraId="28B8B473" w14:textId="77777777" w:rsidTr="009F098F">
        <w:tc>
          <w:tcPr>
            <w:tcW w:w="675" w:type="dxa"/>
          </w:tcPr>
          <w:p w14:paraId="0E95CD38" w14:textId="77777777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3EEA414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ทั่วไปที่ได้รับใบอนุญาตและมีการดำเนินกิจการที่ถูกต้องตามหลักสุขาภิบาล โดยมี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14:paraId="151958BA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86D99A9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FACA3CF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D153DF9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2F76A60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D7BCA" w14:paraId="62183BEA" w14:textId="77777777" w:rsidTr="009F098F">
        <w:tc>
          <w:tcPr>
            <w:tcW w:w="675" w:type="dxa"/>
          </w:tcPr>
          <w:p w14:paraId="50EF75DF" w14:textId="77777777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D89BA8A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แผนการดำเนินงานในการกำจัดมูลฝอยที่แสดงรายละเอียดขั้นตอนการดำเนินงาน ความพร้อมด้านกำลังคน 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77C60164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230618D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51B1A65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BD042B3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F9BABBD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D7BCA" w14:paraId="130BA0FB" w14:textId="77777777" w:rsidTr="009F098F">
        <w:tc>
          <w:tcPr>
            <w:tcW w:w="675" w:type="dxa"/>
          </w:tcPr>
          <w:p w14:paraId="56BF5A12" w14:textId="77777777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5EF4B1F" w14:textId="73D65BDE" w:rsidR="00AC4ACB" w:rsidRPr="002D7BCA" w:rsidRDefault="00AC4ACB" w:rsidP="009F098F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 กำกับ ในการจัดการมูลฝอยทั่วไป อย่างน้อย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คน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1)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คุณสมบัติสำเร็จการศึกษาไม่ต่ำกว่าปริญญาตรีหรือเทียบเท่าในสาขาวิชาวิทยาศาสตร์ในด้านสาธารณสุข สุขาภิบาล อนามัยสิ่งแวดล้อม ด้านใดด้านหนึ่ง       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คุณสมบัติ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สำเร็จการศึกษาไม่ต่ำกว่าปริญญาตรีหรือเทียบเท่าในสาขาวิชการวิศวกรรมศาสตร์ในด้านสุขาภิบาล วิศวกรรมสิ่งแวดล้อม และวิศวกรรมเครื่องกล ด้านใดด้านหนึ่ง</w:t>
            </w:r>
          </w:p>
        </w:tc>
        <w:tc>
          <w:tcPr>
            <w:tcW w:w="1843" w:type="dxa"/>
          </w:tcPr>
          <w:p w14:paraId="48218AED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9DB7572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3357DF8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62E479F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87E5EE8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D7BCA" w14:paraId="2A19E525" w14:textId="77777777" w:rsidTr="009F098F">
        <w:tc>
          <w:tcPr>
            <w:tcW w:w="675" w:type="dxa"/>
          </w:tcPr>
          <w:p w14:paraId="402B8796" w14:textId="77777777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0FD6D7E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มูลฝอยทั่วไปผ่านการฝึกอบรมด้านสุขอนามัยและความปลอดภัยจากการทำงาน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55E591B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F8D54F3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C00B6BC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26F1693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AC1DBCB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D7BCA" w14:paraId="4E006828" w14:textId="77777777" w:rsidTr="009F098F">
        <w:tc>
          <w:tcPr>
            <w:tcW w:w="675" w:type="dxa"/>
          </w:tcPr>
          <w:p w14:paraId="3E789395" w14:textId="77777777" w:rsidR="00AC4ACB" w:rsidRPr="002D7BCA" w:rsidRDefault="00AC4ACB" w:rsidP="009F098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2C29E7C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ใบรับรองแพทย์หรือเอกสารแสดงการตรวจสุขภาพประจำปีของผู้ปฏิบัติงานในการกำจัดมูลฝอยทั่วไป</w:t>
            </w:r>
          </w:p>
        </w:tc>
        <w:tc>
          <w:tcPr>
            <w:tcW w:w="1843" w:type="dxa"/>
          </w:tcPr>
          <w:p w14:paraId="6F46CF57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A8D23B6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39FAE32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FEA8D07" w14:textId="77777777" w:rsidR="00AC4ACB" w:rsidRPr="002D7BCA" w:rsidRDefault="00AC4ACB" w:rsidP="00034D5F">
            <w:pPr>
              <w:jc w:val="center"/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4312FB7" w14:textId="77777777" w:rsidR="00AC4ACB" w:rsidRPr="002D7BCA" w:rsidRDefault="00AC4ACB" w:rsidP="00AC4ACB">
            <w:pPr>
              <w:rPr>
                <w:rFonts w:ascii="TH SarabunIT๙" w:hAnsi="TH SarabunIT๙" w:cs="TH SarabunIT๙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77684F16" w14:textId="77777777" w:rsidR="009F2DAF" w:rsidRDefault="009F2DAF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1661568F" w:rsidR="00A10CDA" w:rsidRPr="002D7BCA" w:rsidRDefault="00BC5DD3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D7BCA" w14:paraId="21631802" w14:textId="77777777" w:rsidTr="00090552">
        <w:tc>
          <w:tcPr>
            <w:tcW w:w="534" w:type="dxa"/>
          </w:tcPr>
          <w:p w14:paraId="55909BBE" w14:textId="396F5019" w:rsidR="00A13B6C" w:rsidRPr="002D7BCA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481124AE" w:rsidR="00E90756" w:rsidRPr="002D7BCA" w:rsidRDefault="00A13B6C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อัตราค่าธรรมเนียมต่ออายุใบอนุญาตรับทำการกำจัดมูลฝอยทั่วไป ฉบับละไม่เกิน 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>(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  <w:r w:rsidRPr="002D7BC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  <w:r w:rsidR="000F1309"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F098F">
              <w:rPr>
                <w:rFonts w:ascii="TH SarabunIT๙" w:hAnsi="TH SarabunIT๙" w:cs="TH SarabunIT๙"/>
                <w:noProof/>
                <w:sz w:val="32"/>
                <w:szCs w:val="32"/>
              </w:rPr>
              <w:t>1,000</w:t>
            </w:r>
            <w:r w:rsidR="00F5490C"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1474501" w14:textId="10BA8E5E" w:rsidR="00A13B6C" w:rsidRDefault="00E90756" w:rsidP="006A24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C11783">
              <w:rPr>
                <w:rFonts w:ascii="TH SarabunIT๙" w:hAnsi="TH SarabunIT๙" w:cs="TH SarabunIT๙"/>
                <w:noProof/>
                <w:sz w:val="32"/>
                <w:szCs w:val="32"/>
              </w:rPr>
              <w:t>–</w:t>
            </w:r>
            <w:r w:rsidR="000F1309"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14:paraId="326680AC" w14:textId="0F2E2AB0" w:rsidR="00C11783" w:rsidRPr="002D7BCA" w:rsidRDefault="00C11783" w:rsidP="006A24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5DD3C1F" w14:textId="77777777" w:rsidR="008E2900" w:rsidRPr="00307F0D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1187DD50" w14:textId="2BA44F57" w:rsidR="00216FA4" w:rsidRPr="002D7BCA" w:rsidRDefault="00307F0D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216FA4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2D7BCA" w14:paraId="07DF31DE" w14:textId="77777777" w:rsidTr="00C1539D">
        <w:tc>
          <w:tcPr>
            <w:tcW w:w="534" w:type="dxa"/>
          </w:tcPr>
          <w:p w14:paraId="07FE0908" w14:textId="7E60931D" w:rsidR="00EA6950" w:rsidRPr="002D7BC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2D7BCA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2D7BCA" w14:paraId="2593125A" w14:textId="77777777" w:rsidTr="00C1539D">
        <w:tc>
          <w:tcPr>
            <w:tcW w:w="534" w:type="dxa"/>
          </w:tcPr>
          <w:p w14:paraId="00A896DC" w14:textId="77777777" w:rsidR="00EA6950" w:rsidRPr="002D7BC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4B910C9" w14:textId="77777777" w:rsidR="009F098F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D7B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5EB01E9B" w14:textId="5AC5C63C" w:rsidR="00EA6950" w:rsidRPr="002D7BCA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2D7BCA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74CE5BCA" w:rsidR="00013BC7" w:rsidRPr="002D7BCA" w:rsidRDefault="00307F0D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2D7BCA" w14:paraId="676E0C19" w14:textId="77777777" w:rsidTr="00C1539D">
        <w:tc>
          <w:tcPr>
            <w:tcW w:w="675" w:type="dxa"/>
          </w:tcPr>
          <w:p w14:paraId="433A4F23" w14:textId="62F1C53B" w:rsidR="00F064C0" w:rsidRPr="002D7BCA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2D7BC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2D7BCA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2D7BC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505991FC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4243B8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42CB525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22E3B56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2A7257C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55FEAF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1843FD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CF4EE2C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B61B65F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9E30AD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E58B3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25DD4E6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4BD376D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040917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7DDB5E9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F987D77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812258F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B37A4EE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BF3155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D42873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FF464DE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CE85BF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6EDB5D9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6607EB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D4AA427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884795" w14:textId="77777777" w:rsidR="00C11783" w:rsidRDefault="00C11783" w:rsidP="009F2DAF">
      <w:pPr>
        <w:pStyle w:val="a5"/>
        <w:spacing w:after="0" w:line="240" w:lineRule="auto"/>
        <w:ind w:left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15EC8C4C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48FA52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52B7FA6D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770F01E2" w14:textId="3368546C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192C00" wp14:editId="5B324AB1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D456B" w14:textId="77777777" w:rsidR="009F2DAF" w:rsidRPr="00866E0C" w:rsidRDefault="009F2DAF" w:rsidP="009F2DA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66E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415CF835" w14:textId="77777777" w:rsidR="009F2DAF" w:rsidRPr="00866E0C" w:rsidRDefault="009F2DAF" w:rsidP="009F2DA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66E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26AAD708" w14:textId="77777777" w:rsidR="009F2DAF" w:rsidRPr="00866E0C" w:rsidRDefault="009F2DAF" w:rsidP="009F2DA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92C00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5AFD456B" w14:textId="77777777" w:rsidR="009F2DAF" w:rsidRPr="00866E0C" w:rsidRDefault="009F2DAF" w:rsidP="009F2DA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66E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415CF835" w14:textId="77777777" w:rsidR="009F2DAF" w:rsidRPr="00866E0C" w:rsidRDefault="009F2DAF" w:rsidP="009F2DA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66E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26AAD708" w14:textId="77777777" w:rsidR="009F2DAF" w:rsidRPr="00866E0C" w:rsidRDefault="009F2DAF" w:rsidP="009F2DA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C83696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</w:p>
    <w:p w14:paraId="3CE2D928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65B1A401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9F2DAF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9F2DAF">
        <w:rPr>
          <w:rFonts w:ascii="TH SarabunIT๙" w:hAnsi="TH SarabunIT๙" w:cs="TH SarabunIT๙"/>
          <w:sz w:val="32"/>
          <w:szCs w:val="32"/>
        </w:rPr>
        <w:t>…………………..</w:t>
      </w:r>
      <w:r w:rsidRPr="009F2DAF">
        <w:rPr>
          <w:rFonts w:ascii="TH SarabunIT๙" w:hAnsi="TH SarabunIT๙" w:cs="TH SarabunIT๙"/>
          <w:sz w:val="32"/>
          <w:szCs w:val="32"/>
          <w:cs/>
        </w:rPr>
        <w:t>พ</w:t>
      </w:r>
      <w:r w:rsidRPr="009F2DAF">
        <w:rPr>
          <w:rFonts w:ascii="TH SarabunIT๙" w:hAnsi="TH SarabunIT๙" w:cs="TH SarabunIT๙"/>
          <w:sz w:val="32"/>
          <w:szCs w:val="32"/>
        </w:rPr>
        <w:t>.</w:t>
      </w:r>
      <w:r w:rsidRPr="009F2DAF">
        <w:rPr>
          <w:rFonts w:ascii="TH SarabunIT๙" w:hAnsi="TH SarabunIT๙" w:cs="TH SarabunIT๙"/>
          <w:sz w:val="32"/>
          <w:szCs w:val="32"/>
          <w:cs/>
        </w:rPr>
        <w:t>ศ</w:t>
      </w:r>
      <w:r w:rsidRPr="009F2DAF">
        <w:rPr>
          <w:rFonts w:ascii="TH SarabunIT๙" w:hAnsi="TH SarabunIT๙" w:cs="TH SarabunIT๙"/>
          <w:sz w:val="32"/>
          <w:szCs w:val="32"/>
        </w:rPr>
        <w:t>…………</w:t>
      </w:r>
    </w:p>
    <w:p w14:paraId="6AED9759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9F2DAF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37D41B2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5F21AD1C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29FAE92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9F2DAF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9F2DAF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19CE8EA7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9F2DAF">
        <w:rPr>
          <w:rFonts w:ascii="TH SarabunIT๙" w:hAnsi="TH SarabunIT๙" w:cs="TH SarabunIT๙"/>
          <w:sz w:val="32"/>
          <w:szCs w:val="32"/>
          <w:cs/>
        </w:rPr>
        <w:t>เขต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9F2DAF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9F2DAF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24435338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9F2DAF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45DC47D0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 xml:space="preserve">2. </w:t>
      </w:r>
      <w:r w:rsidRPr="009F2DAF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2EBBC071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9F2DAF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9F2DAF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9F2DAF">
        <w:rPr>
          <w:rFonts w:ascii="TH SarabunIT๙" w:hAnsi="TH SarabunIT๙" w:cs="TH SarabunIT๙"/>
          <w:sz w:val="32"/>
          <w:szCs w:val="32"/>
        </w:rPr>
        <w:t>/</w:t>
      </w:r>
      <w:r w:rsidRPr="009F2DAF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9F2DAF">
        <w:rPr>
          <w:rFonts w:ascii="TH SarabunIT๙" w:hAnsi="TH SarabunIT๙" w:cs="TH SarabunIT๙"/>
          <w:sz w:val="32"/>
          <w:szCs w:val="32"/>
        </w:rPr>
        <w:t>)</w:t>
      </w:r>
    </w:p>
    <w:p w14:paraId="73D28CA2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6F6A1E08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550F0A6C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3D0FB244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1E36BD29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35039B4C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66697E6F" w14:textId="77777777" w:rsidR="009F2DAF" w:rsidRPr="009F2DAF" w:rsidRDefault="009F2DAF" w:rsidP="009F2D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782461A1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6C2609D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0A013C15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6AAB5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3B63BF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6E7313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416DD4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1F344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  <w:t>(</w:t>
      </w:r>
      <w:r w:rsidRPr="009F2DA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F2DAF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9F2DAF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1D24A471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21C53C13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9E6126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501A3C8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AF4F33E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2246538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94BEB10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08596DC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FF94BCB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69DD645D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6D6037C6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4887AA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3C894B6A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7A1F065C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1343E3FF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9F2DAF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2E8E68C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  <w:t>2</w:t>
      </w:r>
      <w:r w:rsidRPr="009F2DAF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28559A04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7702667D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22BDDA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79DA1228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3DF7910D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5D8477C3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F35E17" w14:textId="2014E18A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9C666" wp14:editId="58967BB6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70E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3C6D6190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44968C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21504C68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208FF991" w14:textId="77777777" w:rsidR="009F2DAF" w:rsidRPr="009F2DAF" w:rsidRDefault="009F2DAF" w:rsidP="009F2D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65E39A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35D96011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6F472CD6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18900495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9F2DAF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680C7EE6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  <w:t>2</w:t>
      </w:r>
      <w:r w:rsidRPr="009F2DAF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426D354A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72A23BC2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DB868C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9F2DAF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4C5997B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</w:r>
      <w:r w:rsidRPr="009F2DA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2B9DB763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2DA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5C91112D" w14:textId="77777777" w:rsidR="009F2DAF" w:rsidRPr="009F2DAF" w:rsidRDefault="009F2DAF" w:rsidP="009F2D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4CDEBD" w14:textId="77777777" w:rsidR="009F2DAF" w:rsidRDefault="009F2DAF" w:rsidP="009F2DAF">
      <w:pPr>
        <w:spacing w:after="0" w:line="240" w:lineRule="auto"/>
      </w:pPr>
    </w:p>
    <w:p w14:paraId="2ECEEA06" w14:textId="77777777" w:rsidR="009F2DAF" w:rsidRDefault="009F2DAF" w:rsidP="009F2DAF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D0D810" w14:textId="77777777" w:rsidR="009F2DAF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7FD82C1" w14:textId="77777777" w:rsidR="009F2DAF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8DEEA6" w14:textId="77777777" w:rsidR="009F2DAF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090330" w14:textId="77777777" w:rsidR="009F2DAF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CC1AB6" w14:textId="77777777" w:rsidR="009F2DAF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14297C88" w:rsidR="00D51311" w:rsidRPr="002D7BCA" w:rsidRDefault="009F2DAF" w:rsidP="009F2DAF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19. </w:t>
      </w:r>
      <w:r w:rsidR="00D51311" w:rsidRPr="002D7BC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D7BCA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169B1AAA" w14:textId="77777777" w:rsidR="009F2DAF" w:rsidRDefault="009F2DA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75ABA82" w14:textId="77777777" w:rsidR="009F2DAF" w:rsidRDefault="009F2DA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B1E365" w14:textId="77777777" w:rsidR="009F2DAF" w:rsidRDefault="009F2DA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96D6F30" w14:textId="77777777" w:rsidR="009F2DAF" w:rsidRPr="002D7BCA" w:rsidRDefault="009F2DA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688B8321" w14:textId="77777777" w:rsidR="0064558D" w:rsidRPr="002D7BCA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2D7BCA" w14:paraId="6D0BBF17" w14:textId="77777777" w:rsidTr="0064558D">
        <w:tc>
          <w:tcPr>
            <w:tcW w:w="1418" w:type="dxa"/>
          </w:tcPr>
          <w:p w14:paraId="71CC28E5" w14:textId="77777777" w:rsidR="0064558D" w:rsidRPr="002D7BC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2D7BC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2D7BCA" w14:paraId="3FCBCAB2" w14:textId="77777777" w:rsidTr="0064558D">
        <w:tc>
          <w:tcPr>
            <w:tcW w:w="1418" w:type="dxa"/>
          </w:tcPr>
          <w:p w14:paraId="76AEC54C" w14:textId="77777777" w:rsidR="0064558D" w:rsidRPr="002D7BC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2D7BC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2D7BCA" w14:paraId="4A1DF6A2" w14:textId="77777777" w:rsidTr="0064558D">
        <w:tc>
          <w:tcPr>
            <w:tcW w:w="1418" w:type="dxa"/>
          </w:tcPr>
          <w:p w14:paraId="082BD70C" w14:textId="77777777" w:rsidR="0064558D" w:rsidRPr="002D7BC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79285D34" w14:textId="77777777" w:rsidR="006A24CD" w:rsidRPr="002D7BCA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1C8C87BB" w:rsidR="0064558D" w:rsidRPr="002D7BC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2D7BCA" w14:paraId="105C0B62" w14:textId="77777777" w:rsidTr="0064558D">
        <w:tc>
          <w:tcPr>
            <w:tcW w:w="1418" w:type="dxa"/>
          </w:tcPr>
          <w:p w14:paraId="7A8B8EDF" w14:textId="77777777" w:rsidR="0064558D" w:rsidRPr="002D7BC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2D7BC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2D7BCA" w14:paraId="6BB94F10" w14:textId="77777777" w:rsidTr="0064558D">
        <w:tc>
          <w:tcPr>
            <w:tcW w:w="1418" w:type="dxa"/>
          </w:tcPr>
          <w:p w14:paraId="362D6899" w14:textId="77777777" w:rsidR="0064558D" w:rsidRPr="002D7BC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2D7BC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D7BC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2D7BCA" w:rsidRDefault="0064558D" w:rsidP="00770C8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sectPr w:rsidR="0064558D" w:rsidRPr="002D7BCA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9AEE6" w14:textId="77777777" w:rsidR="00396359" w:rsidRDefault="00396359" w:rsidP="00C81DB8">
      <w:pPr>
        <w:spacing w:after="0" w:line="240" w:lineRule="auto"/>
      </w:pPr>
      <w:r>
        <w:separator/>
      </w:r>
    </w:p>
  </w:endnote>
  <w:endnote w:type="continuationSeparator" w:id="0">
    <w:p w14:paraId="7D09A637" w14:textId="77777777" w:rsidR="00396359" w:rsidRDefault="0039635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367B2" w14:textId="77777777" w:rsidR="00396359" w:rsidRDefault="00396359" w:rsidP="00C81DB8">
      <w:pPr>
        <w:spacing w:after="0" w:line="240" w:lineRule="auto"/>
      </w:pPr>
      <w:r>
        <w:separator/>
      </w:r>
    </w:p>
  </w:footnote>
  <w:footnote w:type="continuationSeparator" w:id="0">
    <w:p w14:paraId="7E00F9F1" w14:textId="77777777" w:rsidR="00396359" w:rsidRDefault="0039635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0E3D0D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E3D0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3D0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E3D0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11783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C11783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0E3D0D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01F74"/>
    <w:rsid w:val="00013BC7"/>
    <w:rsid w:val="0002479E"/>
    <w:rsid w:val="00034D5F"/>
    <w:rsid w:val="000424A8"/>
    <w:rsid w:val="00045650"/>
    <w:rsid w:val="00067A20"/>
    <w:rsid w:val="00075E4A"/>
    <w:rsid w:val="00090552"/>
    <w:rsid w:val="00094F82"/>
    <w:rsid w:val="000C1C5F"/>
    <w:rsid w:val="000C2AAC"/>
    <w:rsid w:val="000C466B"/>
    <w:rsid w:val="000E3D0D"/>
    <w:rsid w:val="000F1309"/>
    <w:rsid w:val="00110F0C"/>
    <w:rsid w:val="00132E1B"/>
    <w:rsid w:val="00164004"/>
    <w:rsid w:val="0017533B"/>
    <w:rsid w:val="0018441F"/>
    <w:rsid w:val="0019582A"/>
    <w:rsid w:val="001B16AE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7BCA"/>
    <w:rsid w:val="00307F0D"/>
    <w:rsid w:val="00313D38"/>
    <w:rsid w:val="003240F6"/>
    <w:rsid w:val="00352D56"/>
    <w:rsid w:val="00353030"/>
    <w:rsid w:val="00357299"/>
    <w:rsid w:val="00394708"/>
    <w:rsid w:val="00396359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35E33"/>
    <w:rsid w:val="00541A32"/>
    <w:rsid w:val="00575FAF"/>
    <w:rsid w:val="00593E8D"/>
    <w:rsid w:val="005C6B68"/>
    <w:rsid w:val="005F6327"/>
    <w:rsid w:val="00600A25"/>
    <w:rsid w:val="006437C0"/>
    <w:rsid w:val="0064558D"/>
    <w:rsid w:val="0065175D"/>
    <w:rsid w:val="00680A2D"/>
    <w:rsid w:val="00686AAA"/>
    <w:rsid w:val="006974B7"/>
    <w:rsid w:val="006A24CD"/>
    <w:rsid w:val="006B37B7"/>
    <w:rsid w:val="006C07C4"/>
    <w:rsid w:val="006C6C22"/>
    <w:rsid w:val="00707AED"/>
    <w:rsid w:val="00712638"/>
    <w:rsid w:val="00760D0B"/>
    <w:rsid w:val="00761FD0"/>
    <w:rsid w:val="00770C8C"/>
    <w:rsid w:val="00771FD1"/>
    <w:rsid w:val="00781575"/>
    <w:rsid w:val="007851BE"/>
    <w:rsid w:val="00790214"/>
    <w:rsid w:val="00793306"/>
    <w:rsid w:val="007E1E74"/>
    <w:rsid w:val="007E32EA"/>
    <w:rsid w:val="00811134"/>
    <w:rsid w:val="0085230C"/>
    <w:rsid w:val="00862FC5"/>
    <w:rsid w:val="00866E0C"/>
    <w:rsid w:val="0087182F"/>
    <w:rsid w:val="0087509D"/>
    <w:rsid w:val="00875226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098F"/>
    <w:rsid w:val="009F2DAF"/>
    <w:rsid w:val="00A05B9B"/>
    <w:rsid w:val="00A10CDA"/>
    <w:rsid w:val="00A13B6C"/>
    <w:rsid w:val="00A25F1A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C5DD3"/>
    <w:rsid w:val="00BF6CA4"/>
    <w:rsid w:val="00C11783"/>
    <w:rsid w:val="00C1539D"/>
    <w:rsid w:val="00C21238"/>
    <w:rsid w:val="00C26ED0"/>
    <w:rsid w:val="00C3045F"/>
    <w:rsid w:val="00C67398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17D8F"/>
    <w:rsid w:val="00D239AD"/>
    <w:rsid w:val="00D2626C"/>
    <w:rsid w:val="00D3016A"/>
    <w:rsid w:val="00D317AD"/>
    <w:rsid w:val="00D5060E"/>
    <w:rsid w:val="00D51311"/>
    <w:rsid w:val="00D65BEF"/>
    <w:rsid w:val="00DC6A76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F9F8D-FB23-47A6-9026-50FA82F1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38</TotalTime>
  <Pages>10</Pages>
  <Words>1618</Words>
  <Characters>9226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24</cp:revision>
  <cp:lastPrinted>2015-03-02T15:12:00Z</cp:lastPrinted>
  <dcterms:created xsi:type="dcterms:W3CDTF">2015-08-19T06:05:00Z</dcterms:created>
  <dcterms:modified xsi:type="dcterms:W3CDTF">2015-08-21T07:10:00Z</dcterms:modified>
</cp:coreProperties>
</file>